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E2B4B" w:rsidP="002E2B4B" w:rsidRDefault="002E2B4B" w14:paraId="1E59FF7C" w14:textId="77777777">
      <w:pPr>
        <w:rPr>
          <w:lang w:val="nl-NL"/>
        </w:rPr>
      </w:pPr>
    </w:p>
    <w:p w:rsidRPr="002E2B4B" w:rsidR="002E2B4B" w:rsidP="56D06B68" w:rsidRDefault="002E2B4B" w14:paraId="7DAAF3D6" w14:textId="18644145">
      <w:pPr>
        <w:rPr>
          <w:b w:val="1"/>
          <w:bCs w:val="1"/>
          <w:lang w:val="nl-NL"/>
        </w:rPr>
      </w:pPr>
      <w:r w:rsidRPr="56D06B68" w:rsidR="002E2B4B">
        <w:rPr>
          <w:b w:val="1"/>
          <w:bCs w:val="1"/>
          <w:lang w:val="nl-NL"/>
        </w:rPr>
        <w:t xml:space="preserve">Bijlage </w:t>
      </w:r>
      <w:r w:rsidRPr="56D06B68" w:rsidR="5F61E058">
        <w:rPr>
          <w:b w:val="1"/>
          <w:bCs w:val="1"/>
          <w:lang w:val="nl-NL"/>
        </w:rPr>
        <w:t>14</w:t>
      </w:r>
      <w:r w:rsidRPr="56D06B68" w:rsidR="002E2B4B">
        <w:rPr>
          <w:b w:val="1"/>
          <w:bCs w:val="1"/>
          <w:lang w:val="nl-NL"/>
        </w:rPr>
        <w:t xml:space="preserve"> </w:t>
      </w:r>
      <w:r w:rsidRPr="56D06B68" w:rsidR="002E2B4B">
        <w:rPr>
          <w:b w:val="1"/>
          <w:bCs w:val="1"/>
          <w:lang w:val="nl-NL"/>
        </w:rPr>
        <w:t xml:space="preserve">Verklaring inzake </w:t>
      </w:r>
      <w:r w:rsidRPr="56D06B68"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r w:rsidRPr="00F93692">
        <w:rPr>
          <w:lang w:val="nl-NL"/>
        </w:rPr>
        <w:t xml:space="preserve">te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IAO-Verdrag 29 betreffende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IAO-Verdrag 105 betreffende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7"/>
      <w:footerReference w:type="default" r:id="rId8"/>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75321" w:rsidRDefault="00FD4031" w14:paraId="36D0E135" w14:textId="77777777">
    <w:pPr>
      <w:pStyle w:val="Voettekst"/>
      <w:rPr>
        <w:lang w:val="nl-NL"/>
      </w:rPr>
    </w:pPr>
    <w:r>
      <w:rPr>
        <w:lang w:val="nl-NL"/>
      </w:rPr>
      <w:t>Cluster 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2D49112A">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813D6"/>
    <w:rsid w:val="009C548F"/>
    <w:rsid w:val="00AD0F53"/>
    <w:rsid w:val="00AE442E"/>
    <w:rsid w:val="00EE0C4C"/>
    <w:rsid w:val="00F93692"/>
    <w:rsid w:val="00FD4031"/>
    <w:rsid w:val="56D06B68"/>
    <w:rsid w:val="5F61E0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0A2034A0D06F478F4D2E299EF13996" ma:contentTypeVersion="5" ma:contentTypeDescription="Een nieuw document maken." ma:contentTypeScope="" ma:versionID="7479bd8c8c54835b07b62195d144893b">
  <xsd:schema xmlns:xsd="http://www.w3.org/2001/XMLSchema" xmlns:xs="http://www.w3.org/2001/XMLSchema" xmlns:p="http://schemas.microsoft.com/office/2006/metadata/properties" xmlns:ns2="505602d6-bc44-4859-83e2-5c91625d3062" xmlns:ns3="a2f4344c-445c-4c04-8fa5-0d4122b7ad34" targetNamespace="http://schemas.microsoft.com/office/2006/metadata/properties" ma:root="true" ma:fieldsID="45561f534a6d097865fb1924592eb2f0" ns2:_="" ns3:_="">
    <xsd:import namespace="505602d6-bc44-4859-83e2-5c91625d3062"/>
    <xsd:import namespace="a2f4344c-445c-4c04-8fa5-0d4122b7ad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602d6-bc44-4859-83e2-5c91625d3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f4344c-445c-4c04-8fa5-0d4122b7ad3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2f4344c-445c-4c04-8fa5-0d4122b7ad34">
      <UserInfo>
        <DisplayName>Paardekooper, Nadine</DisplayName>
        <AccountId>36</AccountId>
        <AccountType/>
      </UserInfo>
    </SharedWithUsers>
  </documentManagement>
</p:properties>
</file>

<file path=customXml/itemProps1.xml><?xml version="1.0" encoding="utf-8"?>
<ds:datastoreItem xmlns:ds="http://schemas.openxmlformats.org/officeDocument/2006/customXml" ds:itemID="{330CCDA6-F42F-4F95-92A4-B29EB210110D}"/>
</file>

<file path=customXml/itemProps2.xml><?xml version="1.0" encoding="utf-8"?>
<ds:datastoreItem xmlns:ds="http://schemas.openxmlformats.org/officeDocument/2006/customXml" ds:itemID="{4846C90D-C4EC-45D5-BD0F-61BA65A31390}"/>
</file>

<file path=customXml/itemProps3.xml><?xml version="1.0" encoding="utf-8"?>
<ds:datastoreItem xmlns:ds="http://schemas.openxmlformats.org/officeDocument/2006/customXml" ds:itemID="{A1C7C906-8EDC-4CE8-AB3B-52FA4BD5D3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3</cp:revision>
  <dcterms:created xsi:type="dcterms:W3CDTF">2021-11-01T10:38:00Z</dcterms:created>
  <dcterms:modified xsi:type="dcterms:W3CDTF">2023-12-15T11:38:16Z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0x010100330A2034A0D06F478F4D2E299EF13996</vt:lpwstr>
  </property>
</Properties>
</file>